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E92AB8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45B38E4C" w14:textId="346BAC38" w:rsidR="008F497C" w:rsidRPr="00085E9C" w:rsidRDefault="00762B8F" w:rsidP="002E2998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rFonts w:eastAsiaTheme="minorHAnsi"/>
                <w:sz w:val="18"/>
                <w:szCs w:val="18"/>
              </w:rPr>
            </w:pPr>
            <w:bookmarkStart w:id="0" w:name="_GoBack"/>
            <w:bookmarkEnd w:id="0"/>
            <w:r w:rsidRPr="00085E9C">
              <w:rPr>
                <w:rFonts w:eastAsiaTheme="minorHAnsi"/>
                <w:sz w:val="18"/>
                <w:szCs w:val="18"/>
              </w:rPr>
              <w:t>Приложение №______ к договору поставк</w:t>
            </w:r>
            <w:r w:rsidR="00FC270B" w:rsidRPr="00085E9C">
              <w:rPr>
                <w:rFonts w:eastAsiaTheme="minorHAnsi"/>
                <w:sz w:val="18"/>
                <w:szCs w:val="18"/>
              </w:rPr>
              <w:t>и</w:t>
            </w:r>
            <w:r w:rsidR="006063E3" w:rsidRPr="00085E9C">
              <w:rPr>
                <w:rFonts w:eastAsiaTheme="minorHAnsi"/>
                <w:sz w:val="18"/>
                <w:szCs w:val="18"/>
              </w:rPr>
              <w:t xml:space="preserve"> </w:t>
            </w:r>
            <w:r w:rsidRPr="00085E9C">
              <w:rPr>
                <w:rFonts w:eastAsiaTheme="minorHAnsi"/>
                <w:sz w:val="18"/>
                <w:szCs w:val="18"/>
              </w:rPr>
              <w:t>№_________________ от _______202___</w:t>
            </w:r>
          </w:p>
          <w:p w14:paraId="307A8494" w14:textId="0ACE2FE9" w:rsidR="0011099D" w:rsidRPr="006063E3" w:rsidRDefault="0011099D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sz w:val="18"/>
                <w:szCs w:val="18"/>
              </w:rPr>
            </w:pPr>
          </w:p>
          <w:p w14:paraId="3AC489BC" w14:textId="69FA8768" w:rsidR="00E92AB8" w:rsidRDefault="00E92AB8" w:rsidP="002E2998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1C5134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557E5F74" w14:textId="77777777" w:rsidR="000301FB" w:rsidRPr="00E92AB8" w:rsidRDefault="000301FB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"/>
              <w:gridCol w:w="136"/>
              <w:gridCol w:w="8374"/>
            </w:tblGrid>
            <w:tr w:rsidR="00E92AB8" w:rsidRPr="00E92AB8" w14:paraId="7711A8CA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7820" w14:textId="7665B08C" w:rsidR="00E92AB8" w:rsidRPr="002C577A" w:rsidRDefault="00E92AB8" w:rsidP="00D16A00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Услуги)  для работников Покупателя по работе на следующем оборудовании: ___________________________________________(далее – Оборудование).  </w:t>
                  </w:r>
                </w:p>
              </w:tc>
            </w:tr>
            <w:tr w:rsidR="00E92AB8" w:rsidRPr="002C577A" w14:paraId="4D54A403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62C" w14:textId="7B713D6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44ECDA94" w14:textId="01E14F75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 ________________ окончание:_______________</w:t>
                  </w:r>
                </w:p>
              </w:tc>
            </w:tr>
            <w:tr w:rsidR="00E92AB8" w:rsidRPr="00D16A00" w14:paraId="0475A89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A10B" w14:textId="062796F9" w:rsidR="00E92AB8" w:rsidRPr="002C577A" w:rsidRDefault="00E92AB8" w:rsidP="00D16A00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Услуг: очный/онлайн (дистанционный)</w:t>
                  </w:r>
                  <w:r w:rsidR="00D16A0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0301F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92AB8" w:rsidRPr="00E92AB8" w14:paraId="34AD3F3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74CA" w14:textId="64F9D327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оказываются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дистанционно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):__________________________</w:t>
                  </w:r>
                </w:p>
              </w:tc>
            </w:tr>
            <w:tr w:rsidR="00E92AB8" w:rsidRPr="00E92AB8" w14:paraId="2EB98370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EDCE" w14:textId="7EBC3C90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работников Покупателя, в отношении которых оказываются Услуги: _____ чел. и/или ________групп.</w:t>
                  </w:r>
                </w:p>
                <w:p w14:paraId="5FDEBED8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089D0D7D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EFCC" w14:textId="38E7BF6D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часов оказания Услуг:___________________________. </w:t>
                  </w:r>
                </w:p>
                <w:p w14:paraId="3972EE34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6063E3" w14:paraId="322930E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732C" w14:textId="7D2B76BF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окончании Услуг Поставщик направляет подписанный со своей стороны акт сдачи-приемки оказанных услуг, составленный по форме приложения «А» к настоящему заданию, в двух экземплярах (далее-Акт).  Покупатель в течение 10 (десяти) рабочих дней подписывает акт  со своей стороны и направляет Поставщику один экземпляр, либо направляет мотивированный отказ от подписания с перечнем возражений.</w:t>
                  </w:r>
                </w:p>
              </w:tc>
            </w:tr>
            <w:tr w:rsidR="00E92AB8" w:rsidRPr="006063E3" w14:paraId="309C3377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2319" w14:textId="290391F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оимость Услуг составляет _____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   </w:t>
                  </w:r>
                </w:p>
                <w:p w14:paraId="4E38D00D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4A523EDE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4F2" w14:textId="02695D0D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9.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E92AB8" w:rsidRPr="00E92AB8" w14:paraId="21C085C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C3CD" w14:textId="12344205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сдачи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приемки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92AB8" w:rsidRPr="00E92AB8" w14:paraId="2680BF97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4B8" w14:textId="767B8DB6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E92AB8" w14:paraId="781345C0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E92AB8" w:rsidRDefault="00C81F7B" w:rsidP="00E92AB8">
            <w:pPr>
              <w:pStyle w:val="aa"/>
              <w:tabs>
                <w:tab w:val="center" w:pos="4153"/>
                <w:tab w:val="right" w:pos="8306"/>
              </w:tabs>
              <w:spacing w:after="120"/>
              <w:jc w:val="both"/>
            </w:pPr>
          </w:p>
        </w:tc>
      </w:tr>
    </w:tbl>
    <w:tbl>
      <w:tblPr>
        <w:tblStyle w:val="a9"/>
        <w:tblW w:w="1027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4599"/>
      </w:tblGrid>
      <w:tr w:rsidR="00F21730" w:rsidRPr="001C5134" w14:paraId="4F9BB06C" w14:textId="77777777" w:rsidTr="00F434ED">
        <w:tc>
          <w:tcPr>
            <w:tcW w:w="5675" w:type="dxa"/>
            <w:tcBorders>
              <w:right w:val="nil"/>
            </w:tcBorders>
          </w:tcPr>
          <w:p w14:paraId="1CD7483B" w14:textId="338A77A5" w:rsidR="00F21730" w:rsidRPr="00F21730" w:rsidRDefault="00F21730" w:rsidP="00A02E08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09FACF63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3944" w14:textId="0676997B" w:rsidR="00F21730" w:rsidRPr="00F21730" w:rsidRDefault="0092430A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F21730"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2B2ACF47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EAE16" w14:textId="16E18A9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A562" w14:textId="551C4DAE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CDFC2" w14:textId="24C2491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7AC8A7" w14:textId="3BE1A352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3639E" w14:textId="390834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648E5" w14:textId="3750D33F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4EB0F" w14:textId="162464ED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09265" w14:textId="28BB6C9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26461" w14:textId="5909AF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21C14" w14:textId="7600E73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3E302" w14:textId="2DFEF950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41B7" w14:textId="1E7655B5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2B907" w14:textId="78EF7BE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1786F" w14:textId="0670F56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31B94" w14:textId="3F971874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1F435" w14:textId="2A6FD1B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D4C46" w14:textId="0444F8D1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0D37" w14:textId="0A5D28A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83265" w14:textId="77777777" w:rsidR="002B5FE2" w:rsidRPr="002B5FE2" w:rsidRDefault="002B5FE2" w:rsidP="002B5FE2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FE2">
              <w:rPr>
                <w:rFonts w:ascii="Times New Roman" w:hAnsi="Times New Roman" w:cs="Times New Roman"/>
                <w:sz w:val="20"/>
                <w:szCs w:val="20"/>
              </w:rPr>
              <w:t>Приложение А к приложению №_____к договору поставки № ______________ от _______ 202__ года</w:t>
            </w:r>
          </w:p>
          <w:p w14:paraId="415D02F2" w14:textId="32F5EE31" w:rsidR="00F21730" w:rsidRPr="00F21730" w:rsidRDefault="00F21730" w:rsidP="002B5FE2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5F494CEB" w14:textId="36C6ABAE" w:rsidR="00F21730" w:rsidRPr="00F21730" w:rsidRDefault="00E92AB8" w:rsidP="00E92A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ПОКУПАТЕЛЬ</w:t>
            </w:r>
          </w:p>
          <w:p w14:paraId="1A18C5CA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7166A" w14:textId="505708D3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E0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031BFE6" w14:textId="6883566B" w:rsidR="00F21730" w:rsidRPr="00F21730" w:rsidRDefault="00F21730" w:rsidP="00E92AB8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64"/>
        <w:gridCol w:w="5394"/>
      </w:tblGrid>
      <w:tr w:rsidR="0092430A" w:rsidRPr="001C5134" w14:paraId="02E1F5F4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1438A" w14:textId="77777777" w:rsidR="0092430A" w:rsidRPr="001C5134" w:rsidRDefault="0092430A" w:rsidP="0092430A">
            <w:pPr>
              <w:jc w:val="center"/>
              <w:rPr>
                <w:b/>
                <w:lang w:eastAsia="en-US"/>
              </w:rPr>
            </w:pPr>
            <w:r w:rsidRPr="001C5134">
              <w:rPr>
                <w:b/>
                <w:lang w:eastAsia="en-US"/>
              </w:rPr>
              <w:t>Форма акта сдачи-приемки услуг</w:t>
            </w:r>
          </w:p>
          <w:p w14:paraId="1128DBD4" w14:textId="77777777" w:rsidR="0092430A" w:rsidRPr="001C5134" w:rsidRDefault="0092430A" w:rsidP="00E92AB8">
            <w:pPr>
              <w:jc w:val="both"/>
              <w:rPr>
                <w:b/>
                <w:lang w:eastAsia="en-US"/>
              </w:rPr>
            </w:pPr>
          </w:p>
        </w:tc>
      </w:tr>
      <w:tr w:rsidR="0092430A" w:rsidRPr="001C5134" w14:paraId="6F79685B" w14:textId="77777777" w:rsidTr="002B5FE2">
        <w:trPr>
          <w:trHeight w:val="60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5317D" w14:textId="1897E26F" w:rsidR="0092430A" w:rsidRPr="001C5134" w:rsidRDefault="0092430A" w:rsidP="00E92AB8">
            <w:pPr>
              <w:jc w:val="both"/>
              <w:rPr>
                <w:lang w:val="en-US" w:eastAsia="en-US"/>
              </w:rPr>
            </w:pP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.__________</w:t>
            </w:r>
            <w:r w:rsidRPr="001C5134">
              <w:rPr>
                <w:lang w:val="en-US" w:eastAsia="en-US"/>
              </w:rPr>
              <w:tab/>
              <w:t xml:space="preserve"> </w:t>
            </w:r>
            <w:r w:rsidRPr="001C5134">
              <w:rPr>
                <w:lang w:eastAsia="en-US"/>
              </w:rPr>
              <w:t xml:space="preserve">     </w:t>
            </w:r>
            <w:r w:rsidRPr="001C5134">
              <w:rPr>
                <w:lang w:val="en-US" w:eastAsia="en-US"/>
              </w:rPr>
              <w:t xml:space="preserve">    </w:t>
            </w:r>
            <w:r w:rsidR="00180ECD">
              <w:rPr>
                <w:lang w:eastAsia="en-US"/>
              </w:rPr>
              <w:t xml:space="preserve">                                                                                                            </w:t>
            </w:r>
            <w:r w:rsidRPr="001C5134">
              <w:rPr>
                <w:lang w:val="en-US" w:eastAsia="en-US"/>
              </w:rPr>
              <w:t xml:space="preserve">  </w:t>
            </w:r>
            <w:r w:rsidRPr="001C5134">
              <w:rPr>
                <w:lang w:eastAsia="en-US"/>
              </w:rPr>
              <w:t xml:space="preserve"> </w:t>
            </w:r>
            <w:r w:rsidRPr="001C5134">
              <w:rPr>
                <w:lang w:val="en-US" w:eastAsia="en-US"/>
              </w:rPr>
              <w:t>«___» __________ 20</w:t>
            </w:r>
            <w:r w:rsidRPr="001C5134">
              <w:rPr>
                <w:lang w:eastAsia="en-US"/>
              </w:rPr>
              <w:t>_</w:t>
            </w:r>
            <w:r w:rsidRPr="001C5134">
              <w:rPr>
                <w:lang w:val="en-US" w:eastAsia="en-US"/>
              </w:rPr>
              <w:t xml:space="preserve">_ </w:t>
            </w: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</w:t>
            </w:r>
          </w:p>
          <w:p w14:paraId="29684375" w14:textId="77777777" w:rsidR="0092430A" w:rsidRPr="001C5134" w:rsidRDefault="0092430A" w:rsidP="00E92AB8">
            <w:pPr>
              <w:jc w:val="both"/>
              <w:rPr>
                <w:lang w:val="en-US" w:eastAsia="en-US"/>
              </w:rPr>
            </w:pPr>
          </w:p>
        </w:tc>
      </w:tr>
      <w:tr w:rsidR="0092430A" w:rsidRPr="001C5134" w14:paraId="3AF058BF" w14:textId="77777777" w:rsidTr="002B5FE2">
        <w:trPr>
          <w:trHeight w:val="14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55FF3" w14:textId="5F930262" w:rsidR="0092430A" w:rsidRPr="001C5134" w:rsidRDefault="0092430A" w:rsidP="00E92AB8">
            <w:pPr>
              <w:jc w:val="both"/>
            </w:pPr>
            <w:r w:rsidRPr="001C5134">
              <w:t xml:space="preserve">______________, именуемое в дальнейшем «Поставщик», в лице __________, действующ___ на основании ____________, с одной стороны и АО «КТК-Р», именуемое в дальнейшем "Покупатель", в лице ____________, действующ___ на основании ________, с другой стороны, составили настоящий Акт </w:t>
            </w:r>
            <w:r w:rsidRPr="001C5134">
              <w:rPr>
                <w:lang w:eastAsia="en-US"/>
              </w:rPr>
              <w:t>сдачи-приемки услуг</w:t>
            </w:r>
            <w:r w:rsidRPr="001C5134">
              <w:t xml:space="preserve"> (далее - Акт) по договору N ___ от "___" _________ _____ г. (далее - Договор) о нижеследующем.</w:t>
            </w:r>
          </w:p>
          <w:p w14:paraId="265EAE8B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195AC5FE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1.</w:t>
            </w:r>
            <w:r w:rsidRPr="001C5134">
              <w:tab/>
              <w:t>Описание Услуг: _____________________.</w:t>
            </w:r>
          </w:p>
          <w:p w14:paraId="4A6A5D4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6D89CCAD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2.</w:t>
            </w:r>
            <w:r w:rsidRPr="001C5134">
              <w:tab/>
              <w:t>Детализация: ______________________________.</w:t>
            </w:r>
          </w:p>
          <w:p w14:paraId="5A7DFF2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2EB29A8B" w14:textId="77777777" w:rsidR="0092430A" w:rsidRPr="001C5134" w:rsidRDefault="0092430A" w:rsidP="00E92AB8">
            <w:pPr>
              <w:tabs>
                <w:tab w:val="left" w:pos="318"/>
              </w:tabs>
              <w:jc w:val="both"/>
            </w:pPr>
            <w:r w:rsidRPr="001C5134">
              <w:t>3. Место оказания Услуг:_______________________________________</w:t>
            </w:r>
          </w:p>
          <w:p w14:paraId="14DF8763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5E599FF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4. Стоимость оказанных Услуг:__________________ (</w:t>
            </w:r>
            <w:r w:rsidRPr="001C5134">
              <w:rPr>
                <w:i/>
              </w:rPr>
              <w:t>сумма прописью</w:t>
            </w:r>
            <w:r w:rsidRPr="001C5134">
              <w:t xml:space="preserve">), включая НДС в размере_______%, что составляет_____________ </w:t>
            </w:r>
            <w:r w:rsidRPr="001C5134">
              <w:rPr>
                <w:i/>
                <w:u w:val="single"/>
              </w:rPr>
              <w:t>(сумма прописью)*.</w:t>
            </w:r>
            <w:r w:rsidRPr="001C5134">
              <w:t xml:space="preserve"> </w:t>
            </w:r>
          </w:p>
          <w:p w14:paraId="2F5B30CF" w14:textId="77777777" w:rsidR="0092430A" w:rsidRPr="001C5134" w:rsidRDefault="0092430A" w:rsidP="00E92AB8">
            <w:pPr>
              <w:jc w:val="both"/>
            </w:pPr>
          </w:p>
          <w:p w14:paraId="586C39C2" w14:textId="77777777" w:rsidR="0092430A" w:rsidRPr="001C5134" w:rsidRDefault="0092430A" w:rsidP="00E92AB8">
            <w:pPr>
              <w:jc w:val="both"/>
            </w:pPr>
            <w:r w:rsidRPr="001C5134">
              <w:t xml:space="preserve">5. Размер  выплаченного аванса:_________________, включая  НДС в размере___%, что составляет        </w:t>
            </w:r>
            <w:r w:rsidRPr="001C5134">
              <w:rPr>
                <w:i/>
              </w:rPr>
              <w:t>_____(сумма прописью).</w:t>
            </w:r>
          </w:p>
          <w:p w14:paraId="4AF0A90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4E9DFFE6" w14:textId="77777777" w:rsidR="002B5FE2" w:rsidRDefault="0092430A" w:rsidP="00E92AB8">
            <w:pPr>
              <w:tabs>
                <w:tab w:val="left" w:pos="317"/>
              </w:tabs>
              <w:jc w:val="both"/>
            </w:pPr>
            <w:r w:rsidRPr="001C5134">
              <w:t>6. Сумма к оплате по Акту:____________________, включая НДС в размере___ %, что составляет ____________</w:t>
            </w:r>
          </w:p>
          <w:p w14:paraId="0D9184C8" w14:textId="77F35F5A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( сумма прописью)*. </w:t>
            </w:r>
          </w:p>
          <w:p w14:paraId="229F9D3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605EEF11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35063FD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  <w:r w:rsidRPr="001C5134">
              <w:t>7. Прочие характеристики и особые примечания: _____________________________________________.</w:t>
            </w:r>
          </w:p>
          <w:p w14:paraId="4BCBB45B" w14:textId="77777777" w:rsidR="0092430A" w:rsidRPr="001C5134" w:rsidRDefault="0092430A" w:rsidP="00E92AB8">
            <w:pPr>
              <w:jc w:val="both"/>
            </w:pPr>
            <w:r w:rsidRPr="001C5134">
              <w:t>8. Дата сдачи – приемки Услуг: _________________.</w:t>
            </w:r>
          </w:p>
          <w:p w14:paraId="60D2E910" w14:textId="77777777" w:rsidR="0092430A" w:rsidRPr="001C5134" w:rsidRDefault="0092430A" w:rsidP="00E92AB8">
            <w:pPr>
              <w:jc w:val="both"/>
            </w:pPr>
          </w:p>
          <w:p w14:paraId="1643FB22" w14:textId="77777777" w:rsidR="0092430A" w:rsidRPr="001C5134" w:rsidRDefault="0092430A" w:rsidP="00E92AB8">
            <w:pPr>
              <w:jc w:val="both"/>
            </w:pPr>
            <w:r w:rsidRPr="001C5134">
              <w:t>9. Претензии к качеству:  _____________________.</w:t>
            </w:r>
          </w:p>
          <w:p w14:paraId="4906058B" w14:textId="77777777" w:rsidR="0092430A" w:rsidRPr="001C5134" w:rsidRDefault="0092430A" w:rsidP="00E92AB8">
            <w:pPr>
              <w:jc w:val="both"/>
            </w:pPr>
          </w:p>
          <w:p w14:paraId="070F7633" w14:textId="77777777" w:rsidR="0092430A" w:rsidRPr="001C5134" w:rsidRDefault="0092430A" w:rsidP="00E92AB8">
            <w:pPr>
              <w:jc w:val="both"/>
            </w:pPr>
            <w:r w:rsidRPr="001C5134">
              <w:t>10.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1C5134">
              <w:cr/>
            </w:r>
          </w:p>
          <w:p w14:paraId="773627B0" w14:textId="77777777" w:rsidR="0092430A" w:rsidRPr="001C5134" w:rsidRDefault="0092430A" w:rsidP="00E92AB8">
            <w:pPr>
              <w:jc w:val="both"/>
            </w:pPr>
          </w:p>
          <w:p w14:paraId="5A3C524E" w14:textId="08918CC5" w:rsidR="0092430A" w:rsidRPr="001C5134" w:rsidRDefault="0092430A" w:rsidP="00E92AB8">
            <w:pPr>
              <w:jc w:val="both"/>
            </w:pPr>
          </w:p>
        </w:tc>
      </w:tr>
      <w:tr w:rsidR="0092430A" w:rsidRPr="001C5134" w14:paraId="11EB900D" w14:textId="77777777" w:rsidTr="002B5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5" w:type="dxa"/>
          <w:wAfter w:w="5394" w:type="dxa"/>
        </w:trPr>
        <w:tc>
          <w:tcPr>
            <w:tcW w:w="3964" w:type="dxa"/>
            <w:tcBorders>
              <w:right w:val="nil"/>
            </w:tcBorders>
          </w:tcPr>
          <w:p w14:paraId="6688CD9A" w14:textId="77777777" w:rsidR="0092430A" w:rsidRPr="001C5134" w:rsidRDefault="0092430A" w:rsidP="00E92AB8">
            <w:pPr>
              <w:jc w:val="both"/>
              <w:rPr>
                <w:b/>
                <w:bCs/>
              </w:rPr>
            </w:pPr>
          </w:p>
        </w:tc>
      </w:tr>
    </w:tbl>
    <w:p w14:paraId="1501F41A" w14:textId="77777777" w:rsidR="00E051B4" w:rsidRPr="001C5134" w:rsidRDefault="00E051B4" w:rsidP="00E92AB8">
      <w:pPr>
        <w:jc w:val="both"/>
        <w:rPr>
          <w:sz w:val="24"/>
          <w:szCs w:val="24"/>
        </w:rPr>
      </w:pPr>
    </w:p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A02E08" w:rsidRPr="00F21730" w14:paraId="514656EE" w14:textId="77777777" w:rsidTr="000A0D57">
        <w:tc>
          <w:tcPr>
            <w:tcW w:w="5534" w:type="dxa"/>
            <w:tcBorders>
              <w:right w:val="nil"/>
            </w:tcBorders>
          </w:tcPr>
          <w:p w14:paraId="7E8118D1" w14:textId="77777777" w:rsidR="00A02E08" w:rsidRPr="00F21730" w:rsidRDefault="00A02E08" w:rsidP="000A0D57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39A1FC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5FD0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61A8495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23B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6BC6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75DC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4FC9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A5B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6147F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CFF0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FFCB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B28E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01C7AA16" w14:textId="77777777" w:rsidR="00A02E08" w:rsidRPr="00F21730" w:rsidRDefault="00A02E08" w:rsidP="000A0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63D4BFD1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FAD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01310981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09429" w14:textId="77777777" w:rsidR="00074B09" w:rsidRPr="001C5134" w:rsidRDefault="00074B09" w:rsidP="00E92AB8">
      <w:pPr>
        <w:jc w:val="both"/>
        <w:rPr>
          <w:b/>
        </w:rPr>
      </w:pPr>
    </w:p>
    <w:sectPr w:rsidR="00074B09" w:rsidRPr="001C5134" w:rsidSect="00B84A78">
      <w:headerReference w:type="default" r:id="rId11"/>
      <w:footerReference w:type="default" r:id="rId12"/>
      <w:headerReference w:type="first" r:id="rId13"/>
      <w:pgSz w:w="11906" w:h="16838"/>
      <w:pgMar w:top="568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DE84" w14:textId="77777777" w:rsidR="00241F68" w:rsidRDefault="00241F68">
      <w:r>
        <w:separator/>
      </w:r>
    </w:p>
  </w:endnote>
  <w:endnote w:type="continuationSeparator" w:id="0">
    <w:p w14:paraId="33AF0322" w14:textId="77777777" w:rsidR="00241F68" w:rsidRDefault="0024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20E2C0CA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2C1A86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2C1A86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69D9" w14:textId="77777777" w:rsidR="00241F68" w:rsidRDefault="00241F68">
      <w:r>
        <w:separator/>
      </w:r>
    </w:p>
  </w:footnote>
  <w:footnote w:type="continuationSeparator" w:id="0">
    <w:p w14:paraId="4E5F8D6B" w14:textId="77777777" w:rsidR="00241F68" w:rsidRDefault="0024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456D"/>
    <w:rsid w:val="00006444"/>
    <w:rsid w:val="0000682A"/>
    <w:rsid w:val="000214A7"/>
    <w:rsid w:val="0002309B"/>
    <w:rsid w:val="000301F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85E9C"/>
    <w:rsid w:val="00095379"/>
    <w:rsid w:val="000A3B9D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1099D"/>
    <w:rsid w:val="0012698B"/>
    <w:rsid w:val="0014702E"/>
    <w:rsid w:val="001671D7"/>
    <w:rsid w:val="00172B7E"/>
    <w:rsid w:val="00172F69"/>
    <w:rsid w:val="0017521E"/>
    <w:rsid w:val="00180ECD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5134"/>
    <w:rsid w:val="001C707F"/>
    <w:rsid w:val="001D1D43"/>
    <w:rsid w:val="001F088C"/>
    <w:rsid w:val="001F1076"/>
    <w:rsid w:val="001F1B8C"/>
    <w:rsid w:val="00214AFB"/>
    <w:rsid w:val="00216B62"/>
    <w:rsid w:val="00223A69"/>
    <w:rsid w:val="002262BB"/>
    <w:rsid w:val="002339B5"/>
    <w:rsid w:val="0023428C"/>
    <w:rsid w:val="00241F68"/>
    <w:rsid w:val="00245087"/>
    <w:rsid w:val="0024623B"/>
    <w:rsid w:val="002511DD"/>
    <w:rsid w:val="002555F9"/>
    <w:rsid w:val="00256B6A"/>
    <w:rsid w:val="002629E8"/>
    <w:rsid w:val="002712D1"/>
    <w:rsid w:val="00276560"/>
    <w:rsid w:val="00283FB9"/>
    <w:rsid w:val="002970F3"/>
    <w:rsid w:val="002A2239"/>
    <w:rsid w:val="002A24E9"/>
    <w:rsid w:val="002A30AA"/>
    <w:rsid w:val="002B2904"/>
    <w:rsid w:val="002B5C1D"/>
    <w:rsid w:val="002B5FE2"/>
    <w:rsid w:val="002B6ADB"/>
    <w:rsid w:val="002C1A86"/>
    <w:rsid w:val="002C466F"/>
    <w:rsid w:val="002C577A"/>
    <w:rsid w:val="002C6FB2"/>
    <w:rsid w:val="002D3167"/>
    <w:rsid w:val="002E020F"/>
    <w:rsid w:val="002E2998"/>
    <w:rsid w:val="002F78C1"/>
    <w:rsid w:val="0031343C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71E92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5493"/>
    <w:rsid w:val="004A6364"/>
    <w:rsid w:val="004A7B95"/>
    <w:rsid w:val="004B1CC8"/>
    <w:rsid w:val="004B4C30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44A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063E3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13787"/>
    <w:rsid w:val="00727003"/>
    <w:rsid w:val="007273D7"/>
    <w:rsid w:val="007365DE"/>
    <w:rsid w:val="00737708"/>
    <w:rsid w:val="0073774B"/>
    <w:rsid w:val="00753571"/>
    <w:rsid w:val="00757D44"/>
    <w:rsid w:val="00762B8F"/>
    <w:rsid w:val="00763ABB"/>
    <w:rsid w:val="00773E29"/>
    <w:rsid w:val="0077400B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95046"/>
    <w:rsid w:val="008B2902"/>
    <w:rsid w:val="008B47E7"/>
    <w:rsid w:val="008B52E1"/>
    <w:rsid w:val="008C25C1"/>
    <w:rsid w:val="008C2AF2"/>
    <w:rsid w:val="008C42AA"/>
    <w:rsid w:val="008D3438"/>
    <w:rsid w:val="008D61A8"/>
    <w:rsid w:val="008E2A22"/>
    <w:rsid w:val="008E2AE6"/>
    <w:rsid w:val="008E321C"/>
    <w:rsid w:val="008E548D"/>
    <w:rsid w:val="008E57A6"/>
    <w:rsid w:val="008F497C"/>
    <w:rsid w:val="008F5011"/>
    <w:rsid w:val="00901A0B"/>
    <w:rsid w:val="00912A0E"/>
    <w:rsid w:val="00912FCC"/>
    <w:rsid w:val="00914A55"/>
    <w:rsid w:val="00920BE3"/>
    <w:rsid w:val="0092430A"/>
    <w:rsid w:val="00927F9D"/>
    <w:rsid w:val="0093074C"/>
    <w:rsid w:val="00930917"/>
    <w:rsid w:val="009317D2"/>
    <w:rsid w:val="009355C2"/>
    <w:rsid w:val="00943ED5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A0055C"/>
    <w:rsid w:val="00A006D4"/>
    <w:rsid w:val="00A02E08"/>
    <w:rsid w:val="00A06EF9"/>
    <w:rsid w:val="00A22687"/>
    <w:rsid w:val="00A31A48"/>
    <w:rsid w:val="00A36781"/>
    <w:rsid w:val="00A43877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343F"/>
    <w:rsid w:val="00B17A87"/>
    <w:rsid w:val="00B33D11"/>
    <w:rsid w:val="00B3633B"/>
    <w:rsid w:val="00B36E34"/>
    <w:rsid w:val="00B426F3"/>
    <w:rsid w:val="00B44B36"/>
    <w:rsid w:val="00B4590C"/>
    <w:rsid w:val="00B46C7F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25BA1"/>
    <w:rsid w:val="00C30C3A"/>
    <w:rsid w:val="00C3548C"/>
    <w:rsid w:val="00C40399"/>
    <w:rsid w:val="00C53BF2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B3C5F"/>
    <w:rsid w:val="00CB7DD3"/>
    <w:rsid w:val="00CC28C6"/>
    <w:rsid w:val="00CC3D2E"/>
    <w:rsid w:val="00CC4116"/>
    <w:rsid w:val="00CC74D8"/>
    <w:rsid w:val="00CD1BBE"/>
    <w:rsid w:val="00CF75BC"/>
    <w:rsid w:val="00CF7ED7"/>
    <w:rsid w:val="00D02D1A"/>
    <w:rsid w:val="00D10E89"/>
    <w:rsid w:val="00D110AE"/>
    <w:rsid w:val="00D13E40"/>
    <w:rsid w:val="00D1407F"/>
    <w:rsid w:val="00D14093"/>
    <w:rsid w:val="00D151DB"/>
    <w:rsid w:val="00D152D5"/>
    <w:rsid w:val="00D16A00"/>
    <w:rsid w:val="00D21E12"/>
    <w:rsid w:val="00D26DC7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A18C0"/>
    <w:rsid w:val="00DA47AA"/>
    <w:rsid w:val="00DA490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051B4"/>
    <w:rsid w:val="00E14ABA"/>
    <w:rsid w:val="00E14B3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92AB8"/>
    <w:rsid w:val="00EA0505"/>
    <w:rsid w:val="00EA1640"/>
    <w:rsid w:val="00EA55A7"/>
    <w:rsid w:val="00EA5647"/>
    <w:rsid w:val="00EB5753"/>
    <w:rsid w:val="00EB7E16"/>
    <w:rsid w:val="00EC3D1C"/>
    <w:rsid w:val="00EC3DE5"/>
    <w:rsid w:val="00EF0D6C"/>
    <w:rsid w:val="00F009A0"/>
    <w:rsid w:val="00F03A0B"/>
    <w:rsid w:val="00F063B8"/>
    <w:rsid w:val="00F21730"/>
    <w:rsid w:val="00F254E5"/>
    <w:rsid w:val="00F33464"/>
    <w:rsid w:val="00F33588"/>
    <w:rsid w:val="00F422DB"/>
    <w:rsid w:val="00F434ED"/>
    <w:rsid w:val="00F5086A"/>
    <w:rsid w:val="00F5494D"/>
    <w:rsid w:val="00F55991"/>
    <w:rsid w:val="00F5746C"/>
    <w:rsid w:val="00F653DB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270B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74ED-03E0-467D-9218-ACF154902405}">
  <ds:schemaRefs>
    <ds:schemaRef ds:uri="http://purl.org/dc/elements/1.1/"/>
    <ds:schemaRef ds:uri="http://schemas.microsoft.com/office/2006/documentManagement/typ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02D17-C4D2-4224-863A-45C34114A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D7C758-9FA5-446B-9F08-A96CE85E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1</TotalTime>
  <Pages>3</Pages>
  <Words>530</Words>
  <Characters>3027</Characters>
  <Application>Microsoft Office Word</Application>
  <DocSecurity>4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zato0212</cp:lastModifiedBy>
  <cp:revision>2</cp:revision>
  <cp:lastPrinted>2018-12-13T12:56:00Z</cp:lastPrinted>
  <dcterms:created xsi:type="dcterms:W3CDTF">2023-06-23T10:36:00Z</dcterms:created>
  <dcterms:modified xsi:type="dcterms:W3CDTF">2023-06-23T10:36:00Z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